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DACF" w14:textId="77777777" w:rsidR="00EF3CEE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Name of Training / Workshop:</w:t>
      </w:r>
    </w:p>
    <w:p w14:paraId="5AA919CE" w14:textId="77777777" w:rsidR="00EF3CEE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Municipality Name and Ward Number:</w:t>
      </w:r>
    </w:p>
    <w:p w14:paraId="244FCF2D" w14:textId="77777777" w:rsidR="00EF3CEE" w:rsidRPr="002940D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 w:rsidRPr="002940D5">
        <w:rPr>
          <w:rFonts w:ascii="Arial" w:eastAsia="Calibri" w:hAnsi="Arial" w:cs="Arial"/>
          <w:b/>
          <w:bCs/>
          <w:sz w:val="22"/>
          <w:szCs w:val="22"/>
          <w:lang w:val="en-ZA"/>
        </w:rPr>
        <w:t>Region:</w:t>
      </w:r>
    </w:p>
    <w:p w14:paraId="24CBB4EF" w14:textId="77777777" w:rsidR="00EF3CEE" w:rsidRPr="002940D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 w:rsidRPr="002940D5">
        <w:rPr>
          <w:rFonts w:ascii="Arial" w:eastAsia="Calibri" w:hAnsi="Arial" w:cs="Arial"/>
          <w:b/>
          <w:bCs/>
          <w:sz w:val="22"/>
          <w:szCs w:val="22"/>
          <w:lang w:val="en-ZA"/>
        </w:rPr>
        <w:t>Venue:</w:t>
      </w:r>
    </w:p>
    <w:p w14:paraId="35E90885" w14:textId="77777777" w:rsidR="00EF3CEE" w:rsidRPr="00826755" w:rsidRDefault="00EF3CEE" w:rsidP="00EF3CEE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sz w:val="22"/>
          <w:szCs w:val="22"/>
          <w:lang w:val="en-ZA"/>
        </w:rPr>
      </w:pPr>
      <w:r>
        <w:rPr>
          <w:rFonts w:ascii="Arial" w:eastAsia="Calibri" w:hAnsi="Arial" w:cs="Arial"/>
          <w:b/>
          <w:bCs/>
          <w:sz w:val="22"/>
          <w:szCs w:val="22"/>
          <w:lang w:val="en-ZA"/>
        </w:rPr>
        <w:t>Date:</w:t>
      </w:r>
    </w:p>
    <w:p w14:paraId="47F8AC09" w14:textId="77777777" w:rsidR="00EF3CEE" w:rsidRPr="00535AD1" w:rsidRDefault="00EF3CEE" w:rsidP="00EF3CEE">
      <w:pPr>
        <w:rPr>
          <w:rFonts w:ascii="Arial" w:hAnsi="Arial" w:cs="Arial"/>
          <w:sz w:val="12"/>
          <w:szCs w:val="12"/>
        </w:rPr>
      </w:pPr>
    </w:p>
    <w:p w14:paraId="29ECA751" w14:textId="77777777" w:rsidR="00EF3CEE" w:rsidRDefault="00EF3CEE" w:rsidP="00EF3CEE">
      <w:pPr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  <w:r w:rsidRPr="00EF3CEE">
        <w:rPr>
          <w:rFonts w:ascii="Arial" w:eastAsia="Calibri" w:hAnsi="Arial" w:cs="Arial"/>
          <w:b/>
          <w:bCs/>
          <w:sz w:val="36"/>
          <w:szCs w:val="36"/>
          <w:lang w:val="en-ZA"/>
        </w:rPr>
        <w:t>ATTENDANCE REGISTER FOR: NON- FINANCIAL SUPPORT FOR SMMES</w:t>
      </w:r>
    </w:p>
    <w:p w14:paraId="76DBA44A" w14:textId="77777777" w:rsidR="00EF3CEE" w:rsidRPr="00EF3CEE" w:rsidRDefault="00EF3CEE" w:rsidP="00EF3CEE">
      <w:pPr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</w:p>
    <w:p w14:paraId="633AB13A" w14:textId="77777777" w:rsidR="00EF3CEE" w:rsidRPr="00535AD1" w:rsidRDefault="00EF3CEE" w:rsidP="00EF3CEE">
      <w:pPr>
        <w:rPr>
          <w:rFonts w:ascii="Arial" w:hAnsi="Arial" w:cs="Arial"/>
          <w:sz w:val="12"/>
          <w:szCs w:val="12"/>
        </w:rPr>
      </w:pPr>
    </w:p>
    <w:tbl>
      <w:tblPr>
        <w:tblW w:w="220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169"/>
        <w:gridCol w:w="2006"/>
        <w:gridCol w:w="1547"/>
        <w:gridCol w:w="1629"/>
        <w:gridCol w:w="2873"/>
        <w:gridCol w:w="1270"/>
        <w:gridCol w:w="1833"/>
        <w:gridCol w:w="1354"/>
        <w:gridCol w:w="1109"/>
        <w:gridCol w:w="1131"/>
        <w:gridCol w:w="987"/>
        <w:gridCol w:w="706"/>
        <w:gridCol w:w="1226"/>
        <w:gridCol w:w="1588"/>
      </w:tblGrid>
      <w:tr w:rsidR="00EF3CEE" w:rsidRPr="002940D5" w14:paraId="0291D302" w14:textId="77777777" w:rsidTr="00ED33A3">
        <w:trPr>
          <w:trHeight w:val="1034"/>
        </w:trPr>
        <w:tc>
          <w:tcPr>
            <w:tcW w:w="572" w:type="dxa"/>
          </w:tcPr>
          <w:p w14:paraId="5DADF22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No.</w:t>
            </w:r>
          </w:p>
        </w:tc>
        <w:tc>
          <w:tcPr>
            <w:tcW w:w="2169" w:type="dxa"/>
            <w:shd w:val="clear" w:color="auto" w:fill="auto"/>
          </w:tcPr>
          <w:p w14:paraId="752EEA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Name and Surname</w:t>
            </w:r>
          </w:p>
        </w:tc>
        <w:tc>
          <w:tcPr>
            <w:tcW w:w="2006" w:type="dxa"/>
            <w:shd w:val="clear" w:color="auto" w:fill="auto"/>
          </w:tcPr>
          <w:p w14:paraId="23D5DD8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SMME</w:t>
            </w:r>
          </w:p>
          <w:p w14:paraId="5EA122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Company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 </w:t>
            </w: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Name</w:t>
            </w:r>
          </w:p>
        </w:tc>
        <w:tc>
          <w:tcPr>
            <w:tcW w:w="1547" w:type="dxa"/>
            <w:shd w:val="clear" w:color="auto" w:fill="auto"/>
          </w:tcPr>
          <w:p w14:paraId="66A9A5F0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SMME CIPC </w:t>
            </w: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 xml:space="preserve"> </w:t>
            </w:r>
          </w:p>
          <w:p w14:paraId="154FD6D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Reg No:</w:t>
            </w:r>
          </w:p>
        </w:tc>
        <w:tc>
          <w:tcPr>
            <w:tcW w:w="1629" w:type="dxa"/>
          </w:tcPr>
          <w:p w14:paraId="32F2744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Telephone Number</w:t>
            </w:r>
          </w:p>
        </w:tc>
        <w:tc>
          <w:tcPr>
            <w:tcW w:w="2873" w:type="dxa"/>
          </w:tcPr>
          <w:p w14:paraId="1A630CFA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Business Address</w:t>
            </w:r>
          </w:p>
        </w:tc>
        <w:tc>
          <w:tcPr>
            <w:tcW w:w="1270" w:type="dxa"/>
          </w:tcPr>
          <w:p w14:paraId="64F5961B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Township (Yes/No)</w:t>
            </w:r>
          </w:p>
        </w:tc>
        <w:tc>
          <w:tcPr>
            <w:tcW w:w="1833" w:type="dxa"/>
          </w:tcPr>
          <w:p w14:paraId="3C8C67FE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Sector/Product</w:t>
            </w:r>
          </w:p>
        </w:tc>
        <w:tc>
          <w:tcPr>
            <w:tcW w:w="1354" w:type="dxa"/>
          </w:tcPr>
          <w:p w14:paraId="717E6179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No. of employees</w:t>
            </w:r>
          </w:p>
        </w:tc>
        <w:tc>
          <w:tcPr>
            <w:tcW w:w="1109" w:type="dxa"/>
          </w:tcPr>
          <w:p w14:paraId="186E55DF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Annual turnover</w:t>
            </w:r>
          </w:p>
        </w:tc>
        <w:tc>
          <w:tcPr>
            <w:tcW w:w="1131" w:type="dxa"/>
            <w:shd w:val="clear" w:color="auto" w:fill="auto"/>
          </w:tcPr>
          <w:p w14:paraId="5BE109A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Military Veteran (Yes/No)</w:t>
            </w:r>
          </w:p>
        </w:tc>
        <w:tc>
          <w:tcPr>
            <w:tcW w:w="987" w:type="dxa"/>
          </w:tcPr>
          <w:p w14:paraId="633D1E7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Gender Male / Female / Other</w:t>
            </w:r>
          </w:p>
        </w:tc>
        <w:tc>
          <w:tcPr>
            <w:tcW w:w="706" w:type="dxa"/>
            <w:shd w:val="clear" w:color="auto" w:fill="auto"/>
          </w:tcPr>
          <w:p w14:paraId="3AC7B02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Age</w:t>
            </w:r>
          </w:p>
        </w:tc>
        <w:tc>
          <w:tcPr>
            <w:tcW w:w="1226" w:type="dxa"/>
          </w:tcPr>
          <w:p w14:paraId="19BD7C9F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ZA" w:eastAsia="en-ZA"/>
              </w:rPr>
              <w:t xml:space="preserve">Person with Disability (Yes/No) </w:t>
            </w:r>
          </w:p>
        </w:tc>
        <w:tc>
          <w:tcPr>
            <w:tcW w:w="1588" w:type="dxa"/>
            <w:shd w:val="clear" w:color="auto" w:fill="auto"/>
          </w:tcPr>
          <w:p w14:paraId="156298E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</w:pPr>
            <w:r w:rsidRPr="002940D5">
              <w:rPr>
                <w:rFonts w:ascii="Arial" w:eastAsia="Calibri" w:hAnsi="Arial" w:cs="Arial"/>
                <w:b/>
                <w:bCs/>
                <w:sz w:val="22"/>
                <w:szCs w:val="22"/>
                <w:lang w:val="en-ZA" w:eastAsia="en-ZA"/>
              </w:rPr>
              <w:t>Signature</w:t>
            </w:r>
          </w:p>
        </w:tc>
      </w:tr>
      <w:tr w:rsidR="00EF3CEE" w:rsidRPr="002940D5" w14:paraId="2A96E2AB" w14:textId="77777777" w:rsidTr="00ED33A3">
        <w:trPr>
          <w:trHeight w:val="816"/>
        </w:trPr>
        <w:tc>
          <w:tcPr>
            <w:tcW w:w="572" w:type="dxa"/>
          </w:tcPr>
          <w:p w14:paraId="2F58A076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1.</w:t>
            </w:r>
          </w:p>
        </w:tc>
        <w:tc>
          <w:tcPr>
            <w:tcW w:w="2169" w:type="dxa"/>
            <w:shd w:val="clear" w:color="auto" w:fill="auto"/>
          </w:tcPr>
          <w:p w14:paraId="7610933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74EC158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200365D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3D65C1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3B14C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43CF5F0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057C60D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0F9ACEE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410118E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62249E8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31E331C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73F9A61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4B65916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1288F11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1AA143BF" w14:textId="77777777" w:rsidTr="00ED33A3">
        <w:trPr>
          <w:trHeight w:val="981"/>
        </w:trPr>
        <w:tc>
          <w:tcPr>
            <w:tcW w:w="572" w:type="dxa"/>
          </w:tcPr>
          <w:p w14:paraId="79827AA2" w14:textId="77777777" w:rsidR="00EF3CEE" w:rsidRPr="002940D5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2.</w:t>
            </w:r>
          </w:p>
        </w:tc>
        <w:tc>
          <w:tcPr>
            <w:tcW w:w="2169" w:type="dxa"/>
            <w:shd w:val="clear" w:color="auto" w:fill="auto"/>
          </w:tcPr>
          <w:p w14:paraId="1DA781C1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3E2987F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5A526AD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26DAB9D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3017415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733A71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39CEA9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15DFFA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4C98AB1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17E8F8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5F983AA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E0F92B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67BE26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39A9492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2E6959A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3C6AFDCB" w14:textId="77777777" w:rsidTr="00ED33A3">
        <w:trPr>
          <w:trHeight w:val="982"/>
        </w:trPr>
        <w:tc>
          <w:tcPr>
            <w:tcW w:w="572" w:type="dxa"/>
          </w:tcPr>
          <w:p w14:paraId="37B0B554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3.</w:t>
            </w:r>
          </w:p>
        </w:tc>
        <w:tc>
          <w:tcPr>
            <w:tcW w:w="2169" w:type="dxa"/>
            <w:shd w:val="clear" w:color="auto" w:fill="auto"/>
          </w:tcPr>
          <w:p w14:paraId="1129212C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71EA5D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71823F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04279E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EFE5F2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7F95705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2303F9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6A761EC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50883EF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15E569A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1D13A55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15BA6A0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2B8322B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60D827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5F7591E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5BFBA327" w14:textId="77777777" w:rsidTr="00ED33A3">
        <w:trPr>
          <w:trHeight w:val="1124"/>
        </w:trPr>
        <w:tc>
          <w:tcPr>
            <w:tcW w:w="572" w:type="dxa"/>
          </w:tcPr>
          <w:p w14:paraId="6F973B65" w14:textId="77777777" w:rsidR="00EF3CEE" w:rsidRPr="002940D5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4.</w:t>
            </w:r>
          </w:p>
        </w:tc>
        <w:tc>
          <w:tcPr>
            <w:tcW w:w="2169" w:type="dxa"/>
            <w:shd w:val="clear" w:color="auto" w:fill="auto"/>
          </w:tcPr>
          <w:p w14:paraId="17CE8C0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69DF9A0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224C71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7F5F72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52173F1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60DBA6A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5960E7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48B5E05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046C662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4D97223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3A082EC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6F6AAB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1FFFC09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318D1F3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0DF3C5E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345C368B" w14:textId="77777777" w:rsidTr="00ED33A3">
        <w:trPr>
          <w:trHeight w:val="1126"/>
        </w:trPr>
        <w:tc>
          <w:tcPr>
            <w:tcW w:w="572" w:type="dxa"/>
          </w:tcPr>
          <w:p w14:paraId="5FAEFB83" w14:textId="77777777" w:rsidR="00EF3CEE" w:rsidRDefault="00EF3CEE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5.</w:t>
            </w:r>
          </w:p>
        </w:tc>
        <w:tc>
          <w:tcPr>
            <w:tcW w:w="2169" w:type="dxa"/>
            <w:shd w:val="clear" w:color="auto" w:fill="auto"/>
          </w:tcPr>
          <w:p w14:paraId="56F3C374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609E247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2DE8BAB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5450237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216DB1C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0848CF9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C50C09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70F8B6B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1087943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3C4E62F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26386F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5E20618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1B49C47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7803F0C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A3A29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48E1E40A" w14:textId="77777777" w:rsidTr="00ED33A3">
        <w:trPr>
          <w:trHeight w:val="986"/>
        </w:trPr>
        <w:tc>
          <w:tcPr>
            <w:tcW w:w="572" w:type="dxa"/>
          </w:tcPr>
          <w:p w14:paraId="50A554A7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6.</w:t>
            </w:r>
          </w:p>
        </w:tc>
        <w:tc>
          <w:tcPr>
            <w:tcW w:w="2169" w:type="dxa"/>
            <w:shd w:val="clear" w:color="auto" w:fill="auto"/>
          </w:tcPr>
          <w:p w14:paraId="71AD628E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23AAE44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6E03AFC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E7B9CD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073DCB6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68B06D8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5366C8B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292E9A7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7BE9022C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3505599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294B607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4BC0377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281D2E65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0289A1D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7511D9E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6712459B" w14:textId="77777777" w:rsidTr="00ED33A3">
        <w:trPr>
          <w:trHeight w:val="972"/>
        </w:trPr>
        <w:tc>
          <w:tcPr>
            <w:tcW w:w="572" w:type="dxa"/>
          </w:tcPr>
          <w:p w14:paraId="1CF6321F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7.</w:t>
            </w:r>
          </w:p>
        </w:tc>
        <w:tc>
          <w:tcPr>
            <w:tcW w:w="2169" w:type="dxa"/>
            <w:shd w:val="clear" w:color="auto" w:fill="auto"/>
          </w:tcPr>
          <w:p w14:paraId="2BED849D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52053B1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2DB9138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302F465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20AB1E3A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5FB352A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7D76209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37CC1CF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C80E64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68103AB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51A96C6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6BB070C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AE449F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52F5FB9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1C2BE7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5E0BA64A" w14:textId="77777777" w:rsidTr="00ED33A3">
        <w:trPr>
          <w:trHeight w:val="844"/>
        </w:trPr>
        <w:tc>
          <w:tcPr>
            <w:tcW w:w="572" w:type="dxa"/>
          </w:tcPr>
          <w:p w14:paraId="43052BBE" w14:textId="77777777" w:rsidR="00EF3CEE" w:rsidRDefault="00EF3CEE" w:rsidP="000D5D7A">
            <w:pPr>
              <w:tabs>
                <w:tab w:val="center" w:pos="4513"/>
              </w:tabs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8.</w:t>
            </w:r>
          </w:p>
        </w:tc>
        <w:tc>
          <w:tcPr>
            <w:tcW w:w="2169" w:type="dxa"/>
            <w:shd w:val="clear" w:color="auto" w:fill="auto"/>
          </w:tcPr>
          <w:p w14:paraId="386BE919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1EDA2C1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32DA3730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7883F53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96240F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496296B3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663C249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2C53E32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93F5C5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7EC730E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3AABF4F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71E0B87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55116AD2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183BE01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4C11B2F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62393" w:rsidRPr="002940D5" w14:paraId="3093B1F8" w14:textId="77777777" w:rsidTr="00ED33A3">
        <w:trPr>
          <w:trHeight w:val="842"/>
        </w:trPr>
        <w:tc>
          <w:tcPr>
            <w:tcW w:w="572" w:type="dxa"/>
          </w:tcPr>
          <w:p w14:paraId="7FF748AF" w14:textId="77777777" w:rsidR="00E62393" w:rsidRDefault="00E62393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169" w:type="dxa"/>
            <w:shd w:val="clear" w:color="auto" w:fill="auto"/>
          </w:tcPr>
          <w:p w14:paraId="4CAC5FAE" w14:textId="77777777" w:rsidR="00E62393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0BDF64AA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1425880E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7EE140B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227BF50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0874243A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6A9E834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5E1E720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5109B529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7C77C354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198D5AC4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5EDFBE62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4897A3BF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7C71B0AC" w14:textId="77777777" w:rsidR="00E62393" w:rsidRPr="002940D5" w:rsidRDefault="00E62393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  <w:tr w:rsidR="00EF3CEE" w:rsidRPr="002940D5" w14:paraId="26FD4214" w14:textId="77777777" w:rsidTr="00ED33A3">
        <w:trPr>
          <w:trHeight w:val="842"/>
        </w:trPr>
        <w:tc>
          <w:tcPr>
            <w:tcW w:w="572" w:type="dxa"/>
          </w:tcPr>
          <w:p w14:paraId="2D1F37C2" w14:textId="77777777" w:rsidR="00EF3CEE" w:rsidRDefault="00E62393" w:rsidP="000D5D7A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10</w:t>
            </w:r>
            <w:r w:rsidR="00EF3CEE"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14:paraId="21AADDF4" w14:textId="77777777" w:rsidR="00EF3CEE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  <w:p w14:paraId="3311904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006" w:type="dxa"/>
            <w:shd w:val="clear" w:color="auto" w:fill="auto"/>
          </w:tcPr>
          <w:p w14:paraId="43D8442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47" w:type="dxa"/>
            <w:shd w:val="clear" w:color="auto" w:fill="auto"/>
          </w:tcPr>
          <w:p w14:paraId="5ABADED6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629" w:type="dxa"/>
          </w:tcPr>
          <w:p w14:paraId="4E0395B4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2873" w:type="dxa"/>
          </w:tcPr>
          <w:p w14:paraId="7A92EBAF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70" w:type="dxa"/>
          </w:tcPr>
          <w:p w14:paraId="71689BD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833" w:type="dxa"/>
          </w:tcPr>
          <w:p w14:paraId="552FB6A9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354" w:type="dxa"/>
          </w:tcPr>
          <w:p w14:paraId="227F61B7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09" w:type="dxa"/>
          </w:tcPr>
          <w:p w14:paraId="0BD467AD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131" w:type="dxa"/>
            <w:shd w:val="clear" w:color="auto" w:fill="auto"/>
          </w:tcPr>
          <w:p w14:paraId="6E9A022E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987" w:type="dxa"/>
          </w:tcPr>
          <w:p w14:paraId="2552909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706" w:type="dxa"/>
            <w:shd w:val="clear" w:color="auto" w:fill="auto"/>
          </w:tcPr>
          <w:p w14:paraId="6B824161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226" w:type="dxa"/>
          </w:tcPr>
          <w:p w14:paraId="7F13137B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  <w:tc>
          <w:tcPr>
            <w:tcW w:w="1588" w:type="dxa"/>
            <w:shd w:val="clear" w:color="auto" w:fill="auto"/>
          </w:tcPr>
          <w:p w14:paraId="19DF4F98" w14:textId="77777777" w:rsidR="00EF3CEE" w:rsidRPr="002940D5" w:rsidRDefault="00EF3CEE" w:rsidP="000D5D7A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ZA" w:eastAsia="en-ZA"/>
              </w:rPr>
            </w:pPr>
          </w:p>
        </w:tc>
      </w:tr>
    </w:tbl>
    <w:p w14:paraId="5CDCB428" w14:textId="00D82119" w:rsidR="007E5691" w:rsidRDefault="007E5691" w:rsidP="00EF3CEE"/>
    <w:p w14:paraId="7E7A60B8" w14:textId="37DD6C3B" w:rsidR="003979CB" w:rsidRDefault="003979CB" w:rsidP="00EF3CEE"/>
    <w:p w14:paraId="448DDC57" w14:textId="77777777" w:rsidR="003979CB" w:rsidRPr="00EF3CEE" w:rsidRDefault="003979CB" w:rsidP="00EF3CEE"/>
    <w:sectPr w:rsidR="003979CB" w:rsidRPr="00EF3CEE" w:rsidSect="00E14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FA22" w14:textId="77777777" w:rsidR="00B84FC0" w:rsidRDefault="00B84FC0">
      <w:r>
        <w:separator/>
      </w:r>
    </w:p>
  </w:endnote>
  <w:endnote w:type="continuationSeparator" w:id="0">
    <w:p w14:paraId="20E41629" w14:textId="77777777" w:rsidR="00B84FC0" w:rsidRDefault="00B8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0B8B" w14:textId="77777777" w:rsidR="003979CB" w:rsidRDefault="003979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44AB" w14:textId="3CA02DB8" w:rsidR="00363BCE" w:rsidRPr="00662A76" w:rsidRDefault="00BD5345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8FAC0A4" wp14:editId="6EF809E3">
              <wp:simplePos x="0" y="0"/>
              <wp:positionH relativeFrom="column">
                <wp:posOffset>-80010</wp:posOffset>
              </wp:positionH>
              <wp:positionV relativeFrom="paragraph">
                <wp:posOffset>-33655</wp:posOffset>
              </wp:positionV>
              <wp:extent cx="9935845" cy="71628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993584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136F9764" w14:textId="7E3B69C2" w:rsidR="007E5691" w:rsidRPr="00690507" w:rsidRDefault="007E5691" w:rsidP="007E5691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B Mahlutshana,</w:t>
                          </w:r>
                          <w:r w:rsidR="003979CB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Maphanzela</w:t>
                          </w:r>
                        </w:p>
                        <w:p w14:paraId="3B0F8423" w14:textId="77777777" w:rsidR="00C01DAD" w:rsidRPr="00D115D7" w:rsidRDefault="00C01DAD" w:rsidP="00C01DAD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D4CFE04" w14:textId="77777777" w:rsidR="001E224E" w:rsidRPr="00822C80" w:rsidRDefault="001E224E" w:rsidP="001E224E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6DB9CE58" w14:textId="77777777" w:rsidR="00766941" w:rsidRPr="00822C80" w:rsidRDefault="00766941" w:rsidP="00766941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FAC0A4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3pt;margin-top:-2.65pt;width:782.35pt;height:56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" fillcolor="window" stroked="f">
              <v:textbox inset="3mm,2.5mm">
                <w:txbxContent>
                  <w:p w14:paraId="136F9764" w14:textId="7E3B69C2" w:rsidR="007E5691" w:rsidRPr="00690507" w:rsidRDefault="007E5691" w:rsidP="007E5691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B Mahlutshana,</w:t>
                    </w:r>
                    <w:r w:rsidR="003979CB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Maphanzela</w:t>
                    </w:r>
                  </w:p>
                  <w:p w14:paraId="3B0F8423" w14:textId="77777777" w:rsidR="00C01DAD" w:rsidRPr="00D115D7" w:rsidRDefault="00C01DAD" w:rsidP="00C01DAD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D4CFE04" w14:textId="77777777" w:rsidR="001E224E" w:rsidRPr="00822C80" w:rsidRDefault="001E224E" w:rsidP="001E224E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6DB9CE58" w14:textId="77777777" w:rsidR="00766941" w:rsidRPr="00822C80" w:rsidRDefault="00766941" w:rsidP="00766941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6BD2EC5" wp14:editId="27F226BE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2A31C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6F285AE9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BD2EC5" id="Text Box 13" o:spid="_x0000_s1028" type="#_x0000_t202" style="position:absolute;left:0;text-align:left;margin-left:-6pt;margin-top:-21.45pt;width:498.5pt;height:27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9M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" filled="f" stroked="f">
              <v:textbox inset="3mm,2.5mm">
                <w:txbxContent>
                  <w:p w14:paraId="5BB2A31C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6F285AE9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776" behindDoc="1" locked="0" layoutInCell="1" allowOverlap="1" wp14:anchorId="42B7F137" wp14:editId="71624EE3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33" descr="A close up of a devic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A close up of a device&#10;&#10;Description automatically generate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5E4E" w14:textId="79BD0702" w:rsidR="00363BCE" w:rsidRDefault="00BD5345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F11C514" wp14:editId="7C1982D4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8611870" cy="71628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8611870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6DBEE19E" w14:textId="550BF24B" w:rsidR="004C190B" w:rsidRPr="00690507" w:rsidRDefault="004C190B" w:rsidP="004C190B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D Maphanzela</w:t>
                          </w:r>
                        </w:p>
                        <w:p w14:paraId="4EE24C08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5A8B9C75" w14:textId="77777777" w:rsidR="00BD7B79" w:rsidRPr="00822C80" w:rsidRDefault="00BD7B79" w:rsidP="00BD7B7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8FE0E45" w14:textId="77777777" w:rsidR="00BD7B79" w:rsidRPr="00171BDF" w:rsidRDefault="00BD7B79" w:rsidP="00BD7B79">
                          <w:pPr>
                            <w:rPr>
                              <w:szCs w:val="13"/>
                            </w:rPr>
                          </w:pPr>
                        </w:p>
                        <w:p w14:paraId="057637C6" w14:textId="77777777" w:rsidR="00BD7B79" w:rsidRPr="00CB19A4" w:rsidRDefault="00BD7B79" w:rsidP="00BD7B79">
                          <w:pPr>
                            <w:rPr>
                              <w:szCs w:val="13"/>
                            </w:rPr>
                          </w:pPr>
                        </w:p>
                        <w:p w14:paraId="23465E14" w14:textId="77777777" w:rsidR="00BD7B79" w:rsidRPr="00D115D7" w:rsidRDefault="00BD7B79" w:rsidP="00BD7B7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5D93F31D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FE2952D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2819992" w14:textId="77777777" w:rsidR="00BD7B79" w:rsidRPr="00D115D7" w:rsidRDefault="00BD7B79" w:rsidP="00BD7B7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40ED2EAF" w14:textId="77777777" w:rsidR="00BD7B79" w:rsidRPr="00822C80" w:rsidRDefault="00BD7B79" w:rsidP="00BD7B79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6624D5B4" w14:textId="77777777" w:rsidR="00766941" w:rsidRPr="00BD7B79" w:rsidRDefault="00766941" w:rsidP="00BD7B79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1C51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6.3pt;margin-top:13.3pt;width:678.1pt;height:56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" fillcolor="window" stroked="f">
              <v:textbox inset="3mm,2.5mm">
                <w:txbxContent>
                  <w:p w14:paraId="6DBEE19E" w14:textId="550BF24B" w:rsidR="004C190B" w:rsidRPr="00690507" w:rsidRDefault="004C190B" w:rsidP="004C190B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D Maphanzela</w:t>
                    </w:r>
                  </w:p>
                  <w:p w14:paraId="4EE24C08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5A8B9C75" w14:textId="77777777" w:rsidR="00BD7B79" w:rsidRPr="00822C80" w:rsidRDefault="00BD7B79" w:rsidP="00BD7B7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38FE0E45" w14:textId="77777777" w:rsidR="00BD7B79" w:rsidRPr="00171BDF" w:rsidRDefault="00BD7B79" w:rsidP="00BD7B79">
                    <w:pPr>
                      <w:rPr>
                        <w:szCs w:val="13"/>
                      </w:rPr>
                    </w:pPr>
                  </w:p>
                  <w:p w14:paraId="057637C6" w14:textId="77777777" w:rsidR="00BD7B79" w:rsidRPr="00CB19A4" w:rsidRDefault="00BD7B79" w:rsidP="00BD7B79">
                    <w:pPr>
                      <w:rPr>
                        <w:szCs w:val="13"/>
                      </w:rPr>
                    </w:pPr>
                  </w:p>
                  <w:p w14:paraId="23465E14" w14:textId="77777777" w:rsidR="00BD7B79" w:rsidRPr="00D115D7" w:rsidRDefault="00BD7B79" w:rsidP="00BD7B7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5D93F31D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FE2952D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2819992" w14:textId="77777777" w:rsidR="00BD7B79" w:rsidRPr="00D115D7" w:rsidRDefault="00BD7B79" w:rsidP="00BD7B7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40ED2EAF" w14:textId="77777777" w:rsidR="00BD7B79" w:rsidRPr="00822C80" w:rsidRDefault="00BD7B79" w:rsidP="00BD7B79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6624D5B4" w14:textId="77777777" w:rsidR="00766941" w:rsidRPr="00BD7B79" w:rsidRDefault="00766941" w:rsidP="00BD7B79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7C26A7B" wp14:editId="1C5987A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E4178" w14:textId="2F44E0E9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BD5345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 Telephone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011 085 2001  |  Fax: 011 388 4010  |  Website: www.gep.co.za</w:t>
                          </w:r>
                        </w:p>
                        <w:p w14:paraId="67F2585B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C26A7B" id="Text Box 4" o:spid="_x0000_s1031" type="#_x0000_t202" style="position:absolute;margin-left:-5.95pt;margin-top:-5.8pt;width:498.5pt;height:27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sD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" filled="f" stroked="f">
              <v:textbox inset="3mm,2.5mm">
                <w:txbxContent>
                  <w:p w14:paraId="320E4178" w14:textId="2F44E0E9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BD5345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 Telephone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011 085 2001  |  Fax: 011 388 4010  |  Website: www.gep.co.za</w:t>
                    </w:r>
                  </w:p>
                  <w:p w14:paraId="67F2585B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1" locked="0" layoutInCell="1" allowOverlap="1" wp14:anchorId="087BBED6" wp14:editId="48B7AA1D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ECD903" w14:textId="39CCD919" w:rsidR="00363BCE" w:rsidRPr="00A252C8" w:rsidRDefault="00BD53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0E54DC88" wp14:editId="21725252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6D2F28" id="Rectangle 2" o:spid="_x0000_s1026" style="position:absolute;margin-left:346.05pt;margin-top:9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89CF724" wp14:editId="3ACA562B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F3CCB3" id="Rectangle 1" o:spid="_x0000_s1026" style="position:absolute;margin-left:58.05pt;margin-top:18.2pt;width:4in;height:72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fP1Wlt4AAAAKAQAADwAAAAAAAAAAAAAAAABHBAAAZHJzL2Rv&#10;d25yZXYueG1sUEsFBgAAAAAEAAQA8wAAAFIFAAAAAA==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359E" w14:textId="77777777" w:rsidR="00B84FC0" w:rsidRDefault="00B84FC0">
      <w:r>
        <w:separator/>
      </w:r>
    </w:p>
  </w:footnote>
  <w:footnote w:type="continuationSeparator" w:id="0">
    <w:p w14:paraId="445229BB" w14:textId="77777777" w:rsidR="00B84FC0" w:rsidRDefault="00B84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9084" w14:textId="77777777" w:rsidR="00363BCE" w:rsidRDefault="00000000">
    <w:pPr>
      <w:pStyle w:val="Header"/>
    </w:pPr>
    <w:r>
      <w:rPr>
        <w:szCs w:val="20"/>
        <w:lang w:val="en-ZA" w:eastAsia="en-ZA"/>
      </w:rPr>
      <w:pict w14:anchorId="78FD9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5" type="#_x0000_t75" style="position:absolute;margin-left:0;margin-top:0;width:595.7pt;height:842.15pt;z-index:-251648512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14E3A" w14:textId="787A4BDB" w:rsidR="00363BCE" w:rsidRDefault="00BD5345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2FCBE8A" wp14:editId="3D476F01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FBBD02" id="Rectangle 20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BsIBAX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25268AAD" wp14:editId="680441A9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33FA92" id="Rectangle 19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2A2E0D2" wp14:editId="5DA47F6E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759554" id="Rectangle 18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" fillcolor="#c9d83a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 wp14:anchorId="4D97A730" wp14:editId="04F78E03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7" name="Picture 38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../../../../../../../Desktop/GEP%20Logo%20as%20Approved%20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DF5C08B" wp14:editId="6331B370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C20095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759D5288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F5C08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7.95pt;margin-top:40.7pt;width:275.85pt;height: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68C20095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759D5288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67E861BF" wp14:editId="0DF31414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5" name="Picture 36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Description: Description: Description: GEP-Letterhead-05042012-0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A8A2" w14:textId="27DC0CE8" w:rsidR="00363BCE" w:rsidRDefault="00BD534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5ADA6EB" wp14:editId="3356E6AB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A590E2" id="Rectangle 11" o:spid="_x0000_s1026" style="position:absolute;margin-left:1118.4pt;margin-top:52.8pt;width:27pt;height:76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1E95A58" wp14:editId="3FCF8705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2C4244" id="Rectangle 10" o:spid="_x0000_s1026" style="position:absolute;margin-left:1118.25pt;margin-top:-51.8pt;width:27pt;height:6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03B94B2" wp14:editId="002C537A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C729BC" id="Rectangle 9" o:spid="_x0000_s1026" style="position:absolute;margin-left:1118.2pt;margin-top:16.8pt;width:27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Dw1Zd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48C44961" wp14:editId="7741B505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D3FEA7A" wp14:editId="2737BE6E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E5546D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FEA7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4DE5546D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081314CE" wp14:editId="743A6BE2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678031">
    <w:abstractNumId w:val="0"/>
  </w:num>
  <w:num w:numId="2" w16cid:durableId="620958182">
    <w:abstractNumId w:val="2"/>
  </w:num>
  <w:num w:numId="3" w16cid:durableId="1652518802">
    <w:abstractNumId w:val="4"/>
  </w:num>
  <w:num w:numId="4" w16cid:durableId="1893733438">
    <w:abstractNumId w:val="1"/>
  </w:num>
  <w:num w:numId="5" w16cid:durableId="124002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qgUAfxetKiwAAAA="/>
  </w:docVars>
  <w:rsids>
    <w:rsidRoot w:val="00BD5345"/>
    <w:rsid w:val="00013422"/>
    <w:rsid w:val="00024FEF"/>
    <w:rsid w:val="00025B3D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0D5D7A"/>
    <w:rsid w:val="00130340"/>
    <w:rsid w:val="001524CC"/>
    <w:rsid w:val="00156DF5"/>
    <w:rsid w:val="001721AA"/>
    <w:rsid w:val="001B3AF4"/>
    <w:rsid w:val="001B44BE"/>
    <w:rsid w:val="001D5645"/>
    <w:rsid w:val="001E224E"/>
    <w:rsid w:val="001F6605"/>
    <w:rsid w:val="00204897"/>
    <w:rsid w:val="002059E5"/>
    <w:rsid w:val="0022413B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2F1C45"/>
    <w:rsid w:val="00314DAF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93F76"/>
    <w:rsid w:val="003979CB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7A9C"/>
    <w:rsid w:val="004277D2"/>
    <w:rsid w:val="004314EA"/>
    <w:rsid w:val="00437543"/>
    <w:rsid w:val="004502D1"/>
    <w:rsid w:val="00463F9C"/>
    <w:rsid w:val="00466087"/>
    <w:rsid w:val="004715F4"/>
    <w:rsid w:val="00492DF4"/>
    <w:rsid w:val="00496941"/>
    <w:rsid w:val="00497F96"/>
    <w:rsid w:val="004A0DD3"/>
    <w:rsid w:val="004B1836"/>
    <w:rsid w:val="004C190B"/>
    <w:rsid w:val="004D2AA1"/>
    <w:rsid w:val="004D3DBE"/>
    <w:rsid w:val="004E1B72"/>
    <w:rsid w:val="005063FF"/>
    <w:rsid w:val="00512AFF"/>
    <w:rsid w:val="00521395"/>
    <w:rsid w:val="00541209"/>
    <w:rsid w:val="00546AD0"/>
    <w:rsid w:val="0055111E"/>
    <w:rsid w:val="005646C5"/>
    <w:rsid w:val="00577F29"/>
    <w:rsid w:val="005A39F5"/>
    <w:rsid w:val="005D7BDE"/>
    <w:rsid w:val="005E5C24"/>
    <w:rsid w:val="005E75E3"/>
    <w:rsid w:val="005F3587"/>
    <w:rsid w:val="005F64A5"/>
    <w:rsid w:val="00601016"/>
    <w:rsid w:val="0060596A"/>
    <w:rsid w:val="00611F0F"/>
    <w:rsid w:val="006208CA"/>
    <w:rsid w:val="00621624"/>
    <w:rsid w:val="00623D75"/>
    <w:rsid w:val="0063682D"/>
    <w:rsid w:val="00662A76"/>
    <w:rsid w:val="006643A5"/>
    <w:rsid w:val="00665175"/>
    <w:rsid w:val="006868BF"/>
    <w:rsid w:val="00691BE1"/>
    <w:rsid w:val="00694292"/>
    <w:rsid w:val="006A182B"/>
    <w:rsid w:val="006A5CF1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566DC"/>
    <w:rsid w:val="00766222"/>
    <w:rsid w:val="00766941"/>
    <w:rsid w:val="00771D74"/>
    <w:rsid w:val="00780D15"/>
    <w:rsid w:val="0079296F"/>
    <w:rsid w:val="007B3FC8"/>
    <w:rsid w:val="007C2776"/>
    <w:rsid w:val="007E5691"/>
    <w:rsid w:val="007F2D8D"/>
    <w:rsid w:val="007F35E7"/>
    <w:rsid w:val="00802557"/>
    <w:rsid w:val="0082190E"/>
    <w:rsid w:val="00822979"/>
    <w:rsid w:val="00826684"/>
    <w:rsid w:val="0083389F"/>
    <w:rsid w:val="00877CAF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B56E9"/>
    <w:rsid w:val="009C1724"/>
    <w:rsid w:val="009E7C8B"/>
    <w:rsid w:val="009F4FF1"/>
    <w:rsid w:val="00A03DE2"/>
    <w:rsid w:val="00A133E1"/>
    <w:rsid w:val="00A21CE3"/>
    <w:rsid w:val="00A23B77"/>
    <w:rsid w:val="00A252C8"/>
    <w:rsid w:val="00A32C92"/>
    <w:rsid w:val="00A417C5"/>
    <w:rsid w:val="00A71014"/>
    <w:rsid w:val="00A7450B"/>
    <w:rsid w:val="00AA5F87"/>
    <w:rsid w:val="00AD579A"/>
    <w:rsid w:val="00AD5861"/>
    <w:rsid w:val="00AE143D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4FC0"/>
    <w:rsid w:val="00B87078"/>
    <w:rsid w:val="00B87257"/>
    <w:rsid w:val="00B87E37"/>
    <w:rsid w:val="00B93D30"/>
    <w:rsid w:val="00B951D3"/>
    <w:rsid w:val="00B96C98"/>
    <w:rsid w:val="00BA2A79"/>
    <w:rsid w:val="00BA759E"/>
    <w:rsid w:val="00BC4E4E"/>
    <w:rsid w:val="00BD1F20"/>
    <w:rsid w:val="00BD4F24"/>
    <w:rsid w:val="00BD5345"/>
    <w:rsid w:val="00BD7B79"/>
    <w:rsid w:val="00BE2702"/>
    <w:rsid w:val="00BF45D0"/>
    <w:rsid w:val="00C01DAD"/>
    <w:rsid w:val="00C46968"/>
    <w:rsid w:val="00C65BC0"/>
    <w:rsid w:val="00C73F55"/>
    <w:rsid w:val="00C7403F"/>
    <w:rsid w:val="00C83474"/>
    <w:rsid w:val="00CB5E3D"/>
    <w:rsid w:val="00D33CBC"/>
    <w:rsid w:val="00DA3AF7"/>
    <w:rsid w:val="00DB5607"/>
    <w:rsid w:val="00DC17FD"/>
    <w:rsid w:val="00DC4507"/>
    <w:rsid w:val="00DD6518"/>
    <w:rsid w:val="00DE1107"/>
    <w:rsid w:val="00DE1A63"/>
    <w:rsid w:val="00DE5D39"/>
    <w:rsid w:val="00DF15A0"/>
    <w:rsid w:val="00E031ED"/>
    <w:rsid w:val="00E14A03"/>
    <w:rsid w:val="00E2669F"/>
    <w:rsid w:val="00E34822"/>
    <w:rsid w:val="00E45559"/>
    <w:rsid w:val="00E472AC"/>
    <w:rsid w:val="00E5075B"/>
    <w:rsid w:val="00E615CE"/>
    <w:rsid w:val="00E62393"/>
    <w:rsid w:val="00E71591"/>
    <w:rsid w:val="00E75D80"/>
    <w:rsid w:val="00ED10E1"/>
    <w:rsid w:val="00ED33A3"/>
    <w:rsid w:val="00EE23C0"/>
    <w:rsid w:val="00EE4F20"/>
    <w:rsid w:val="00EF3CEE"/>
    <w:rsid w:val="00F0071D"/>
    <w:rsid w:val="00F049F5"/>
    <w:rsid w:val="00F12E7A"/>
    <w:rsid w:val="00F62126"/>
    <w:rsid w:val="00F82F0C"/>
    <w:rsid w:val="00FB0676"/>
    <w:rsid w:val="00FD0628"/>
    <w:rsid w:val="00FD2BEF"/>
    <w:rsid w:val="00FD3315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4099FE8"/>
  <w15:chartTrackingRefBased/>
  <w15:docId w15:val="{54F18A57-6B9F-4844-B600-50158283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val="en-ZA"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SMMES%20v3%20-%200703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7AFFC6-7B10-4132-8EC9-B22C5A7CA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SMMES v3 - 07032022</Template>
  <TotalTime>2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2</cp:revision>
  <cp:lastPrinted>2017-10-03T12:58:00Z</cp:lastPrinted>
  <dcterms:created xsi:type="dcterms:W3CDTF">2022-07-12T09:36:00Z</dcterms:created>
  <dcterms:modified xsi:type="dcterms:W3CDTF">2022-07-12T09:36:00Z</dcterms:modified>
</cp:coreProperties>
</file>